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CF631" w14:textId="7B742E9D" w:rsidR="003F0F5C" w:rsidRDefault="003F0F5C" w:rsidP="003F0F5C">
      <w:pPr>
        <w:pStyle w:val="NoSpacing"/>
      </w:pPr>
      <w:r>
        <w:rPr>
          <w:u w:val="single"/>
        </w:rPr>
        <w:t>Thomas MESSINGER</w:t>
      </w:r>
      <w:r>
        <w:t xml:space="preserve">      </w:t>
      </w:r>
      <w:r>
        <w:t>(fl.14</w:t>
      </w:r>
      <w:r>
        <w:t>51</w:t>
      </w:r>
      <w:r>
        <w:t>)</w:t>
      </w:r>
    </w:p>
    <w:p w14:paraId="543D7424" w14:textId="77777777" w:rsidR="003F0F5C" w:rsidRDefault="003F0F5C" w:rsidP="003F0F5C">
      <w:pPr>
        <w:pStyle w:val="NoSpacing"/>
      </w:pPr>
      <w:r>
        <w:t xml:space="preserve">Rector of the church of </w:t>
      </w:r>
      <w:proofErr w:type="spellStart"/>
      <w:r>
        <w:t>St.George</w:t>
      </w:r>
      <w:proofErr w:type="spellEnd"/>
      <w:r>
        <w:t xml:space="preserve">, </w:t>
      </w:r>
      <w:proofErr w:type="spellStart"/>
      <w:r>
        <w:t>Shimpling</w:t>
      </w:r>
      <w:proofErr w:type="spellEnd"/>
      <w:r>
        <w:t>, Norfolk.</w:t>
      </w:r>
    </w:p>
    <w:p w14:paraId="549D67B6" w14:textId="77777777" w:rsidR="003F0F5C" w:rsidRDefault="003F0F5C" w:rsidP="003F0F5C">
      <w:pPr>
        <w:pStyle w:val="NoSpacing"/>
      </w:pPr>
    </w:p>
    <w:p w14:paraId="35A09AC4" w14:textId="77777777" w:rsidR="003F0F5C" w:rsidRDefault="003F0F5C" w:rsidP="003F0F5C">
      <w:pPr>
        <w:pStyle w:val="NoSpacing"/>
      </w:pPr>
    </w:p>
    <w:p w14:paraId="6D5E2F63" w14:textId="2D68B2C1" w:rsidR="003F0F5C" w:rsidRDefault="003F0F5C" w:rsidP="003F0F5C">
      <w:pPr>
        <w:pStyle w:val="NoSpacing"/>
      </w:pPr>
      <w:r>
        <w:t>2</w:t>
      </w:r>
      <w:r>
        <w:t>1 Apr.1451</w:t>
      </w:r>
      <w:bookmarkStart w:id="0" w:name="_GoBack"/>
      <w:bookmarkEnd w:id="0"/>
      <w:r>
        <w:tab/>
        <w:t>He became Rector.</w:t>
      </w:r>
    </w:p>
    <w:p w14:paraId="514CCF2B" w14:textId="77777777" w:rsidR="003F0F5C" w:rsidRDefault="003F0F5C" w:rsidP="003F0F5C">
      <w:pPr>
        <w:pStyle w:val="NoSpacing"/>
        <w:ind w:left="1440"/>
        <w:rPr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(Francis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Hundred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of Diss: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Shimpling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1805), pp. 154-161.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http://www.british-history.ac.uk/topographical-hist-norfolk/vol1/pp154-161 [accessed 3 November 2019].</w:t>
      </w:r>
      <w:r>
        <w:rPr>
          <w:color w:val="333333"/>
          <w:shd w:val="clear" w:color="auto" w:fill="FFFFFF"/>
        </w:rPr>
        <w:t>)</w:t>
      </w:r>
    </w:p>
    <w:p w14:paraId="0AB4752C" w14:textId="77777777" w:rsidR="003F0F5C" w:rsidRDefault="003F0F5C" w:rsidP="003F0F5C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47FFD693" w14:textId="77777777" w:rsidR="003F0F5C" w:rsidRDefault="003F0F5C" w:rsidP="003F0F5C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3CD7AB15" w14:textId="77777777" w:rsidR="003F0F5C" w:rsidRPr="007767BA" w:rsidRDefault="003F0F5C" w:rsidP="003F0F5C">
      <w:pPr>
        <w:pStyle w:val="NoSpacing"/>
      </w:pPr>
      <w:r>
        <w:rPr>
          <w:color w:val="333333"/>
          <w:shd w:val="clear" w:color="auto" w:fill="FFFFFF"/>
        </w:rPr>
        <w:t>3 November 2019</w:t>
      </w:r>
    </w:p>
    <w:p w14:paraId="68A343DE" w14:textId="2ADA034A" w:rsidR="006B2F86" w:rsidRPr="003F0F5C" w:rsidRDefault="003F0F5C" w:rsidP="00E71FC3">
      <w:pPr>
        <w:pStyle w:val="NoSpacing"/>
      </w:pPr>
    </w:p>
    <w:sectPr w:rsidR="006B2F86" w:rsidRPr="003F0F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29445" w14:textId="77777777" w:rsidR="003F0F5C" w:rsidRDefault="003F0F5C" w:rsidP="00E71FC3">
      <w:pPr>
        <w:spacing w:after="0" w:line="240" w:lineRule="auto"/>
      </w:pPr>
      <w:r>
        <w:separator/>
      </w:r>
    </w:p>
  </w:endnote>
  <w:endnote w:type="continuationSeparator" w:id="0">
    <w:p w14:paraId="4DDDE6F5" w14:textId="77777777" w:rsidR="003F0F5C" w:rsidRDefault="003F0F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DFD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F81C6" w14:textId="77777777" w:rsidR="003F0F5C" w:rsidRDefault="003F0F5C" w:rsidP="00E71FC3">
      <w:pPr>
        <w:spacing w:after="0" w:line="240" w:lineRule="auto"/>
      </w:pPr>
      <w:r>
        <w:separator/>
      </w:r>
    </w:p>
  </w:footnote>
  <w:footnote w:type="continuationSeparator" w:id="0">
    <w:p w14:paraId="5F73EB16" w14:textId="77777777" w:rsidR="003F0F5C" w:rsidRDefault="003F0F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5C"/>
    <w:rsid w:val="001A7C09"/>
    <w:rsid w:val="003F0F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B5102"/>
  <w15:chartTrackingRefBased/>
  <w15:docId w15:val="{7843D9A0-C769-4491-AABD-1DE50E2F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3F0F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2019-11-03T19:47:00Z</dcterms:created>
  <dcterms:modified xsi:type="dcterms:W3CDTF">2019-11-03T19:49:00Z</dcterms:modified>
</cp:coreProperties>
</file>